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B2EA49" w14:textId="77777777" w:rsidR="009F33E2" w:rsidRDefault="009F33E2" w:rsidP="009F33E2">
      <w:pPr>
        <w:rPr>
          <w:color w:val="333333"/>
          <w:shd w:val="clear" w:color="auto" w:fill="FFFFFF"/>
        </w:rPr>
      </w:pPr>
      <w:r>
        <w:rPr>
          <w:color w:val="333333"/>
          <w:u w:val="single"/>
          <w:shd w:val="clear" w:color="auto" w:fill="FFFFFF"/>
        </w:rPr>
        <w:t>John MARESCALL</w:t>
      </w:r>
      <w:r>
        <w:rPr>
          <w:color w:val="333333"/>
          <w:shd w:val="clear" w:color="auto" w:fill="FFFFFF"/>
        </w:rPr>
        <w:t xml:space="preserve">   </w:t>
      </w:r>
      <w:proofErr w:type="gramStart"/>
      <w:r>
        <w:rPr>
          <w:color w:val="333333"/>
          <w:shd w:val="clear" w:color="auto" w:fill="FFFFFF"/>
        </w:rPr>
        <w:t xml:space="preserve">   (</w:t>
      </w:r>
      <w:proofErr w:type="gramEnd"/>
      <w:r>
        <w:rPr>
          <w:color w:val="333333"/>
          <w:shd w:val="clear" w:color="auto" w:fill="FFFFFF"/>
        </w:rPr>
        <w:t>fl.1393-1445)</w:t>
      </w:r>
    </w:p>
    <w:p w14:paraId="0ED2E1B7" w14:textId="77777777" w:rsidR="009F33E2" w:rsidRDefault="009F33E2" w:rsidP="009F33E2">
      <w:pPr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 xml:space="preserve">Rector of </w:t>
      </w:r>
      <w:proofErr w:type="spellStart"/>
      <w:proofErr w:type="gramStart"/>
      <w:r>
        <w:rPr>
          <w:color w:val="333333"/>
          <w:shd w:val="clear" w:color="auto" w:fill="FFFFFF"/>
        </w:rPr>
        <w:t>St.Andrew’s</w:t>
      </w:r>
      <w:proofErr w:type="spellEnd"/>
      <w:proofErr w:type="gramEnd"/>
      <w:r>
        <w:rPr>
          <w:color w:val="333333"/>
          <w:shd w:val="clear" w:color="auto" w:fill="FFFFFF"/>
        </w:rPr>
        <w:t xml:space="preserve"> Church, Great Linford, Buckinghamshire.</w:t>
      </w:r>
    </w:p>
    <w:p w14:paraId="4B29F23C" w14:textId="77777777" w:rsidR="009F33E2" w:rsidRDefault="009F33E2" w:rsidP="009F33E2">
      <w:pPr>
        <w:rPr>
          <w:color w:val="333333"/>
          <w:shd w:val="clear" w:color="auto" w:fill="FFFFFF"/>
        </w:rPr>
      </w:pPr>
    </w:p>
    <w:p w14:paraId="233ECFF3" w14:textId="77777777" w:rsidR="009F33E2" w:rsidRDefault="009F33E2" w:rsidP="009F33E2">
      <w:pPr>
        <w:rPr>
          <w:color w:val="333333"/>
          <w:shd w:val="clear" w:color="auto" w:fill="FFFFFF"/>
        </w:rPr>
      </w:pPr>
    </w:p>
    <w:p w14:paraId="3BBC6330" w14:textId="77777777" w:rsidR="009F33E2" w:rsidRDefault="009F33E2" w:rsidP="009F33E2">
      <w:pPr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ab/>
        <w:t>1393</w:t>
      </w:r>
      <w:r>
        <w:rPr>
          <w:color w:val="333333"/>
          <w:shd w:val="clear" w:color="auto" w:fill="FFFFFF"/>
        </w:rPr>
        <w:tab/>
        <w:t>He became Rector.</w:t>
      </w:r>
    </w:p>
    <w:p w14:paraId="4535EDF9" w14:textId="77777777" w:rsidR="009F33E2" w:rsidRDefault="009F33E2" w:rsidP="009F33E2">
      <w:r>
        <w:rPr>
          <w:color w:val="333333"/>
          <w:shd w:val="clear" w:color="auto" w:fill="FFFFFF"/>
        </w:rPr>
        <w:tab/>
      </w:r>
      <w:r>
        <w:rPr>
          <w:color w:val="333333"/>
          <w:shd w:val="clear" w:color="auto" w:fill="FFFFFF"/>
        </w:rPr>
        <w:tab/>
      </w:r>
      <w:r>
        <w:t>(</w:t>
      </w:r>
      <w:hyperlink r:id="rId6" w:history="1">
        <w:r>
          <w:rPr>
            <w:rStyle w:val="Hyperlink"/>
          </w:rPr>
          <w:t>https://www.genuki.org.uk/big/eng/BKM/GreatLinford/rectors</w:t>
        </w:r>
      </w:hyperlink>
      <w:r>
        <w:t>)</w:t>
      </w:r>
    </w:p>
    <w:p w14:paraId="40F73283" w14:textId="77777777" w:rsidR="009F33E2" w:rsidRDefault="009F33E2" w:rsidP="009F33E2"/>
    <w:p w14:paraId="6659A940" w14:textId="77777777" w:rsidR="009F33E2" w:rsidRDefault="009F33E2" w:rsidP="009F33E2"/>
    <w:p w14:paraId="18BED80A" w14:textId="77777777" w:rsidR="009F33E2" w:rsidRDefault="009F33E2" w:rsidP="009F33E2">
      <w:r>
        <w:t>7 April 2020</w:t>
      </w:r>
    </w:p>
    <w:p w14:paraId="01DF2EF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BDB2A" w14:textId="77777777" w:rsidR="009F33E2" w:rsidRDefault="009F33E2" w:rsidP="009139A6">
      <w:r>
        <w:separator/>
      </w:r>
    </w:p>
  </w:endnote>
  <w:endnote w:type="continuationSeparator" w:id="0">
    <w:p w14:paraId="292A5B77" w14:textId="77777777" w:rsidR="009F33E2" w:rsidRDefault="009F33E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EBB2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BA23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4595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1AACC6" w14:textId="77777777" w:rsidR="009F33E2" w:rsidRDefault="009F33E2" w:rsidP="009139A6">
      <w:r>
        <w:separator/>
      </w:r>
    </w:p>
  </w:footnote>
  <w:footnote w:type="continuationSeparator" w:id="0">
    <w:p w14:paraId="2010AB2C" w14:textId="77777777" w:rsidR="009F33E2" w:rsidRDefault="009F33E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D11E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FD3D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8FDB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3E2"/>
    <w:rsid w:val="000666E0"/>
    <w:rsid w:val="002510B7"/>
    <w:rsid w:val="005C130B"/>
    <w:rsid w:val="00826F5C"/>
    <w:rsid w:val="009139A6"/>
    <w:rsid w:val="009448BB"/>
    <w:rsid w:val="009F33E2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4A072"/>
  <w15:chartTrackingRefBased/>
  <w15:docId w15:val="{F439212F-5CA2-43EA-BAE8-13574759E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33E2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rsid w:val="009F33E2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enuki.org.uk/big/eng/BKM/GreatLinford/rectors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2021-07-28T13:51:00Z</dcterms:created>
  <dcterms:modified xsi:type="dcterms:W3CDTF">2021-07-28T13:51:00Z</dcterms:modified>
</cp:coreProperties>
</file>